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169A4" w14:textId="77777777" w:rsidR="00C618D2" w:rsidRDefault="00C618D2" w:rsidP="00C6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MATHEWE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37EAE4A" w14:textId="77777777" w:rsidR="00C618D2" w:rsidRDefault="00C618D2" w:rsidP="00C6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Farnham, Surrey. Weaver.</w:t>
      </w:r>
    </w:p>
    <w:p w14:paraId="3DF1346F" w14:textId="77777777" w:rsidR="00C618D2" w:rsidRDefault="00C618D2" w:rsidP="00C618D2">
      <w:pPr>
        <w:rPr>
          <w:rFonts w:ascii="Times New Roman" w:hAnsi="Times New Roman" w:cs="Times New Roman"/>
        </w:rPr>
      </w:pPr>
    </w:p>
    <w:p w14:paraId="69756136" w14:textId="77777777" w:rsidR="00C618D2" w:rsidRDefault="00C618D2" w:rsidP="00C618D2">
      <w:pPr>
        <w:rPr>
          <w:rFonts w:ascii="Times New Roman" w:hAnsi="Times New Roman" w:cs="Times New Roman"/>
        </w:rPr>
      </w:pPr>
    </w:p>
    <w:p w14:paraId="571F3B1E" w14:textId="77777777" w:rsidR="00C618D2" w:rsidRDefault="00C618D2" w:rsidP="00C6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Michael </w:t>
      </w:r>
      <w:proofErr w:type="spellStart"/>
      <w:r>
        <w:rPr>
          <w:rFonts w:ascii="Times New Roman" w:hAnsi="Times New Roman" w:cs="Times New Roman"/>
        </w:rPr>
        <w:t>Stert</w:t>
      </w:r>
      <w:proofErr w:type="spellEnd"/>
      <w:r>
        <w:rPr>
          <w:rFonts w:ascii="Times New Roman" w:hAnsi="Times New Roman" w:cs="Times New Roman"/>
        </w:rPr>
        <w:t>(q.v.) and his wife, Matilda(q.v.), brought a plaint of debt against</w:t>
      </w:r>
    </w:p>
    <w:p w14:paraId="642BDA51" w14:textId="77777777" w:rsidR="00C618D2" w:rsidRDefault="00C618D2" w:rsidP="00C6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Richard Slade of Bentley, Hampshire(q.v.), and John Marten of</w:t>
      </w:r>
    </w:p>
    <w:p w14:paraId="01634F43" w14:textId="77777777" w:rsidR="00C618D2" w:rsidRPr="00773B30" w:rsidRDefault="00C618D2" w:rsidP="00C6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Farnham(q.v.).</w:t>
      </w:r>
    </w:p>
    <w:p w14:paraId="59E47E27" w14:textId="77777777" w:rsidR="00C618D2" w:rsidRDefault="00C618D2" w:rsidP="00C6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DC87C95" w14:textId="77777777" w:rsidR="00C618D2" w:rsidRDefault="00C618D2" w:rsidP="00C618D2">
      <w:pPr>
        <w:rPr>
          <w:rFonts w:ascii="Times New Roman" w:hAnsi="Times New Roman" w:cs="Times New Roman"/>
        </w:rPr>
      </w:pPr>
    </w:p>
    <w:p w14:paraId="7F6019F8" w14:textId="77777777" w:rsidR="00C618D2" w:rsidRDefault="00C618D2" w:rsidP="00C618D2">
      <w:pPr>
        <w:rPr>
          <w:rFonts w:ascii="Times New Roman" w:hAnsi="Times New Roman" w:cs="Times New Roman"/>
        </w:rPr>
      </w:pPr>
    </w:p>
    <w:p w14:paraId="24D147FD" w14:textId="77777777" w:rsidR="00C618D2" w:rsidRDefault="00C618D2" w:rsidP="00C6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January 2019</w:t>
      </w:r>
    </w:p>
    <w:p w14:paraId="6B7A977A" w14:textId="77777777" w:rsidR="006B2F86" w:rsidRPr="00E71FC3" w:rsidRDefault="00C618D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013B8" w14:textId="77777777" w:rsidR="00C618D2" w:rsidRDefault="00C618D2" w:rsidP="00E71FC3">
      <w:r>
        <w:separator/>
      </w:r>
    </w:p>
  </w:endnote>
  <w:endnote w:type="continuationSeparator" w:id="0">
    <w:p w14:paraId="524C005C" w14:textId="77777777" w:rsidR="00C618D2" w:rsidRDefault="00C618D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45B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21403" w14:textId="77777777" w:rsidR="00C618D2" w:rsidRDefault="00C618D2" w:rsidP="00E71FC3">
      <w:r>
        <w:separator/>
      </w:r>
    </w:p>
  </w:footnote>
  <w:footnote w:type="continuationSeparator" w:id="0">
    <w:p w14:paraId="1D56BFB8" w14:textId="77777777" w:rsidR="00C618D2" w:rsidRDefault="00C618D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8D2"/>
    <w:rsid w:val="001A7C09"/>
    <w:rsid w:val="00577BD5"/>
    <w:rsid w:val="00656CBA"/>
    <w:rsid w:val="006A1F77"/>
    <w:rsid w:val="00733BE7"/>
    <w:rsid w:val="00AB52E8"/>
    <w:rsid w:val="00B16D3F"/>
    <w:rsid w:val="00BB41AC"/>
    <w:rsid w:val="00C618D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8CDF3"/>
  <w15:chartTrackingRefBased/>
  <w15:docId w15:val="{BAFCDB18-1C0B-4F2D-99B0-1019DD30E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18D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618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2019-01-31T21:09:00Z</dcterms:created>
  <dcterms:modified xsi:type="dcterms:W3CDTF">2019-01-31T21:16:00Z</dcterms:modified>
</cp:coreProperties>
</file>